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6D067C9E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BB78ED">
        <w:rPr>
          <w:bCs/>
          <w:noProof w:val="0"/>
          <w:sz w:val="24"/>
          <w:szCs w:val="24"/>
        </w:rPr>
        <w:t>7</w:t>
      </w:r>
      <w:r w:rsidRPr="00B266B0">
        <w:rPr>
          <w:bCs/>
          <w:noProof w:val="0"/>
          <w:sz w:val="24"/>
          <w:szCs w:val="24"/>
        </w:rPr>
        <w:tab/>
      </w:r>
      <w:r w:rsidR="0031568E" w:rsidRPr="0031568E">
        <w:rPr>
          <w:bCs/>
          <w:noProof w:val="0"/>
          <w:sz w:val="24"/>
          <w:szCs w:val="24"/>
        </w:rPr>
        <w:t>R2-1910095</w:t>
      </w:r>
    </w:p>
    <w:p w14:paraId="11776FA6" w14:textId="7791E519" w:rsidR="00A209D6" w:rsidRPr="00465587" w:rsidRDefault="00D24C0A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F036E9">
        <w:rPr>
          <w:bCs/>
          <w:sz w:val="24"/>
          <w:szCs w:val="24"/>
          <w:lang w:eastAsia="zh-CN"/>
        </w:rPr>
        <w:t>Prague,  Czech Republic, 26 – 30 August</w:t>
      </w:r>
      <w:r w:rsidR="00A931DC">
        <w:rPr>
          <w:bCs/>
          <w:sz w:val="24"/>
          <w:szCs w:val="24"/>
          <w:lang w:eastAsia="zh-CN"/>
        </w:rPr>
        <w:t xml:space="preserve"> </w:t>
      </w:r>
      <w:r w:rsidR="00094568" w:rsidRPr="00094568">
        <w:rPr>
          <w:bCs/>
          <w:sz w:val="24"/>
          <w:szCs w:val="24"/>
          <w:lang w:eastAsia="zh-CN"/>
        </w:rPr>
        <w:t>2019</w:t>
      </w:r>
      <w:r w:rsidR="00A209D6">
        <w:rPr>
          <w:noProof w:val="0"/>
          <w:sz w:val="24"/>
          <w:szCs w:val="24"/>
          <w:lang w:eastAsia="zh-CN"/>
        </w:rPr>
        <w:tab/>
      </w:r>
      <w:r w:rsidR="00BB78ED">
        <w:rPr>
          <w:noProof w:val="0"/>
          <w:sz w:val="24"/>
          <w:szCs w:val="24"/>
          <w:lang w:eastAsia="zh-CN"/>
        </w:rPr>
        <w:t xml:space="preserve">update of </w:t>
      </w:r>
      <w:r w:rsidR="00BB78ED" w:rsidRPr="00FE1411">
        <w:rPr>
          <w:bCs/>
          <w:noProof w:val="0"/>
          <w:sz w:val="24"/>
          <w:szCs w:val="24"/>
        </w:rPr>
        <w:t>R2-1906759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D88163B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718D1" w:rsidRPr="005718D1">
        <w:rPr>
          <w:rFonts w:cs="Arial"/>
          <w:b/>
          <w:bCs/>
          <w:sz w:val="24"/>
          <w:lang w:eastAsia="ja-JP"/>
        </w:rPr>
        <w:t>11.13.3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92D7FB8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718D1">
        <w:rPr>
          <w:rFonts w:ascii="Arial" w:hAnsi="Arial" w:cs="Arial"/>
          <w:b/>
          <w:bCs/>
          <w:sz w:val="24"/>
        </w:rPr>
        <w:t>2 step RACH overload control</w:t>
      </w:r>
    </w:p>
    <w:p w14:paraId="1F147C23" w14:textId="3006BEC7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718D1" w:rsidRPr="005718D1">
        <w:rPr>
          <w:rFonts w:ascii="Arial" w:hAnsi="Arial" w:cs="Arial"/>
          <w:b/>
          <w:bCs/>
          <w:sz w:val="24"/>
        </w:rPr>
        <w:t xml:space="preserve">NR_2step_RACH-Core </w:t>
      </w:r>
      <w:r>
        <w:rPr>
          <w:rFonts w:ascii="Arial" w:hAnsi="Arial" w:cs="Arial"/>
          <w:b/>
          <w:bCs/>
          <w:sz w:val="24"/>
        </w:rPr>
        <w:t>- Release 1</w:t>
      </w:r>
      <w:r w:rsidR="00094568">
        <w:rPr>
          <w:rFonts w:ascii="Arial" w:hAnsi="Arial" w:cs="Arial"/>
          <w:b/>
          <w:bCs/>
          <w:sz w:val="24"/>
        </w:rPr>
        <w:t>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183849D" w14:textId="2C0BD5CA" w:rsidR="001016B6" w:rsidRDefault="005718D1" w:rsidP="00A209D6">
      <w:r>
        <w:t>Selection criteria for 2 step RACH and 4 step RACH as well as fallback mechanisms have been discussed in the email discussion [1]</w:t>
      </w:r>
      <w:r w:rsidR="001016B6">
        <w:t xml:space="preserve"> with the following agreement made: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016B6" w14:paraId="68F9DCEF" w14:textId="77777777" w:rsidTr="001016B6">
        <w:tc>
          <w:tcPr>
            <w:tcW w:w="9631" w:type="dxa"/>
          </w:tcPr>
          <w:p w14:paraId="1FDC7ED1" w14:textId="3B50EFE4" w:rsidR="001016B6" w:rsidRDefault="00084566" w:rsidP="0031568E">
            <w:pPr>
              <w:pStyle w:val="Doc-text2"/>
              <w:numPr>
                <w:ilvl w:val="0"/>
                <w:numId w:val="9"/>
              </w:numPr>
              <w:ind w:hanging="290"/>
            </w:pPr>
            <w:r>
              <w:t xml:space="preserve">From RAN2 perspective, 2-step RACH selections can be based on </w:t>
            </w:r>
            <w:r w:rsidRPr="00B27667">
              <w:t>indicating to all UEs via SIB, or dedicated configuration in RRC_CONNECTED/INACTIVE</w:t>
            </w:r>
            <w:r>
              <w:t>/IDLE</w:t>
            </w:r>
            <w:r w:rsidRPr="00B27667">
              <w:t xml:space="preserve"> states</w:t>
            </w:r>
            <w:r>
              <w:t xml:space="preserve">.  FFS if radio quality is used for 2-step RACH selection. </w:t>
            </w:r>
          </w:p>
        </w:tc>
      </w:tr>
    </w:tbl>
    <w:p w14:paraId="1DDB3AE9" w14:textId="2B0FE1EF" w:rsidR="001016B6" w:rsidRDefault="001016B6" w:rsidP="00A209D6"/>
    <w:p w14:paraId="22F2D1F5" w14:textId="5D15767B" w:rsidR="005718D1" w:rsidRPr="006E13D1" w:rsidRDefault="005718D1" w:rsidP="00A209D6">
      <w:r>
        <w:t xml:space="preserve">We further discussing </w:t>
      </w:r>
      <w:r w:rsidR="00313E79">
        <w:t xml:space="preserve">dynamic overload control in addition to via SIB and dedicated RRC signalling </w:t>
      </w:r>
      <w:r>
        <w:t>in this contribution.</w:t>
      </w:r>
    </w:p>
    <w:p w14:paraId="2BBFF540" w14:textId="214978D3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5718D1">
        <w:t>Discussion</w:t>
      </w:r>
    </w:p>
    <w:p w14:paraId="7E3064C0" w14:textId="32F302C7" w:rsidR="00A209D6" w:rsidRDefault="005718D1" w:rsidP="00A209D6">
      <w:r>
        <w:t>As discussed in [</w:t>
      </w:r>
      <w:r w:rsidR="0011031B">
        <w:t>2</w:t>
      </w:r>
      <w:r>
        <w:t>]</w:t>
      </w:r>
      <w:r w:rsidR="00E738C3">
        <w:t xml:space="preserve"> that the load for 2 step RACH needs to be controlled low enough to ensure providing lower latency than traditional 4 step RACH. Several options were discussed in [1].</w:t>
      </w:r>
    </w:p>
    <w:p w14:paraId="6FBDA063" w14:textId="77777777" w:rsidR="00E738C3" w:rsidRDefault="00E738C3" w:rsidP="00E738C3">
      <w:pPr>
        <w:pStyle w:val="ListParagraph"/>
        <w:numPr>
          <w:ilvl w:val="0"/>
          <w:numId w:val="8"/>
        </w:numPr>
        <w:ind w:firstLineChars="0"/>
      </w:pPr>
      <w:r>
        <w:t xml:space="preserve">Option1: Based on radio quality </w:t>
      </w:r>
    </w:p>
    <w:p w14:paraId="4F3D592D" w14:textId="77777777" w:rsidR="00E738C3" w:rsidRDefault="00E738C3" w:rsidP="00E738C3">
      <w:pPr>
        <w:pStyle w:val="ListParagraph"/>
        <w:numPr>
          <w:ilvl w:val="0"/>
          <w:numId w:val="8"/>
        </w:numPr>
        <w:ind w:firstLineChars="0"/>
      </w:pPr>
      <w:r>
        <w:t>Option 2: Based on UE access category (when the access category is provided by upper layers during the access)</w:t>
      </w:r>
    </w:p>
    <w:p w14:paraId="43DE4DE2" w14:textId="77777777" w:rsidR="00E738C3" w:rsidRDefault="00E738C3" w:rsidP="00E738C3">
      <w:pPr>
        <w:pStyle w:val="ListParagraph"/>
        <w:numPr>
          <w:ilvl w:val="0"/>
          <w:numId w:val="8"/>
        </w:numPr>
        <w:ind w:firstLineChars="0"/>
      </w:pPr>
      <w:r>
        <w:t>Option 3: Network configuration (e.g. indicating to all UEs via SIB, or dedicated configuration in RRC_CONNECTED/INACTIVE states)</w:t>
      </w:r>
    </w:p>
    <w:p w14:paraId="46B3D3D8" w14:textId="77777777" w:rsidR="00E738C3" w:rsidRDefault="00E738C3" w:rsidP="00E738C3">
      <w:pPr>
        <w:pStyle w:val="ListParagraph"/>
        <w:numPr>
          <w:ilvl w:val="0"/>
          <w:numId w:val="8"/>
        </w:numPr>
        <w:ind w:firstLineChars="0"/>
      </w:pPr>
      <w:r>
        <w:t>Option 4: Based on logical channel</w:t>
      </w:r>
    </w:p>
    <w:p w14:paraId="61218A26" w14:textId="77777777" w:rsidR="00E738C3" w:rsidRDefault="00E738C3" w:rsidP="00E738C3">
      <w:pPr>
        <w:pStyle w:val="ListParagraph"/>
        <w:numPr>
          <w:ilvl w:val="0"/>
          <w:numId w:val="8"/>
        </w:numPr>
        <w:ind w:firstLineChars="0"/>
      </w:pPr>
      <w:r>
        <w:rPr>
          <w:rFonts w:hint="eastAsia"/>
        </w:rPr>
        <w:t xml:space="preserve">Option </w:t>
      </w:r>
      <w:r>
        <w:t>5</w:t>
      </w:r>
      <w:r>
        <w:rPr>
          <w:rFonts w:hint="eastAsia"/>
        </w:rPr>
        <w:t>: Based on RACH overload factor broadcasted by gNB</w:t>
      </w:r>
    </w:p>
    <w:p w14:paraId="4F547731" w14:textId="7F389EC8" w:rsidR="00A209D6" w:rsidRPr="009405F1" w:rsidRDefault="00E738C3" w:rsidP="009405F1">
      <w:pPr>
        <w:jc w:val="both"/>
        <w:rPr>
          <w:b/>
          <w:lang w:val="en-US"/>
        </w:rPr>
      </w:pPr>
      <w:r>
        <w:t>Option 1</w:t>
      </w:r>
      <w:r w:rsidR="00313E79">
        <w:t xml:space="preserve"> was left to RAN1 to decide</w:t>
      </w:r>
      <w:r>
        <w:t xml:space="preserve"> and</w:t>
      </w:r>
      <w:r w:rsidR="000828CD">
        <w:t xml:space="preserve"> option 3</w:t>
      </w:r>
      <w:r>
        <w:t xml:space="preserve"> 3 </w:t>
      </w:r>
      <w:r w:rsidR="00313E79">
        <w:t>was agreed in the previous meeting</w:t>
      </w:r>
      <w:r w:rsidR="003E482D">
        <w:t xml:space="preserve">. </w:t>
      </w:r>
      <w:bookmarkStart w:id="0" w:name="_GoBack"/>
      <w:bookmarkEnd w:id="0"/>
      <w:r w:rsidR="003E482D">
        <w:t>However, o</w:t>
      </w:r>
      <w:r w:rsidR="006B6EE1">
        <w:t>ption 1 and option 3</w:t>
      </w:r>
      <w:r w:rsidR="00BB1715">
        <w:t xml:space="preserve"> alone </w:t>
      </w:r>
      <w:r w:rsidR="003E482D">
        <w:t xml:space="preserve">would </w:t>
      </w:r>
      <w:r w:rsidR="00BB1715">
        <w:t>not provide enough overload control as the number of UEs meeting those criteria is uncertain</w:t>
      </w:r>
      <w:r>
        <w:t xml:space="preserve">. </w:t>
      </w:r>
      <w:r w:rsidR="00BB1715">
        <w:t>O</w:t>
      </w:r>
      <w:r>
        <w:t xml:space="preserve">ption 5 was proposed </w:t>
      </w:r>
      <w:r w:rsidR="00BA66B5">
        <w:t xml:space="preserve">with </w:t>
      </w:r>
      <w:r w:rsidR="00BB1715">
        <w:t>an</w:t>
      </w:r>
      <w:r w:rsidR="00BA66B5">
        <w:t xml:space="preserve"> overload factor broadcasted </w:t>
      </w:r>
      <w:r w:rsidR="00BB1715">
        <w:t xml:space="preserve">in SIB </w:t>
      </w:r>
      <w:r w:rsidR="00BA66B5">
        <w:t>and UE derives some random value to decide if 2 step or 4 step RACH to be selected</w:t>
      </w:r>
      <w:r w:rsidR="00001987">
        <w:t xml:space="preserve">. It </w:t>
      </w:r>
      <w:r w:rsidR="00BB1715">
        <w:t xml:space="preserve">has some similarity to what was proposed in [3] with BI </w:t>
      </w:r>
      <w:r w:rsidR="00001987">
        <w:t xml:space="preserve">indication </w:t>
      </w:r>
      <w:r w:rsidR="00BB1715">
        <w:t xml:space="preserve">in RAR </w:t>
      </w:r>
      <w:r w:rsidR="00001987">
        <w:t xml:space="preserve">when the 2 step RACH is overloaded, and the UE can decide to switch to 4 step RACH or continue with 2 step RACH depending on the random value it derives. Both intend to send a certain percentage of UEs away from 2 step RACH to ensure those remained work with sufficient low latency as well as those sent to 4 step RACH. </w:t>
      </w:r>
    </w:p>
    <w:p w14:paraId="45FE0D36" w14:textId="5DD608BD" w:rsidR="00001987" w:rsidRPr="00FE1411" w:rsidRDefault="00001987" w:rsidP="00FE1411">
      <w:pPr>
        <w:jc w:val="both"/>
        <w:rPr>
          <w:lang w:val="en-US"/>
        </w:rPr>
      </w:pPr>
      <w:r>
        <w:t xml:space="preserve">It was </w:t>
      </w:r>
      <w:r w:rsidR="002B75CD">
        <w:t>argued</w:t>
      </w:r>
      <w:r>
        <w:t xml:space="preserve"> fallback indication in msgB can be used instead to send UEs to 4 step RACH, however it would require one response </w:t>
      </w:r>
      <w:r w:rsidR="002B75CD">
        <w:t xml:space="preserve">per </w:t>
      </w:r>
      <w:r>
        <w:t xml:space="preserve">UE/preamble, which </w:t>
      </w:r>
      <w:r w:rsidR="002B75CD">
        <w:t>is difficult when it is overloaded</w:t>
      </w:r>
      <w:r>
        <w:t xml:space="preserve"> as the bottleneck is usually the msgB scheduling. Similar </w:t>
      </w:r>
      <w:r w:rsidR="00C2712C">
        <w:t xml:space="preserve">logic </w:t>
      </w:r>
      <w:r w:rsidR="003868D5">
        <w:t>for</w:t>
      </w:r>
      <w:r>
        <w:t xml:space="preserve"> </w:t>
      </w:r>
      <w:r w:rsidR="00C2712C">
        <w:t xml:space="preserve">the </w:t>
      </w:r>
      <w:r>
        <w:t>BI in RAR for 4 step RACH when not all the UEs can be responded.</w:t>
      </w:r>
      <w:r w:rsidR="00C2712C">
        <w:t xml:space="preserve"> </w:t>
      </w:r>
      <w:r w:rsidR="00F450AC">
        <w:rPr>
          <w:lang w:val="en-US"/>
        </w:rPr>
        <w:t>I</w:t>
      </w:r>
      <w:r w:rsidR="004C7E82">
        <w:rPr>
          <w:lang w:val="en-US"/>
        </w:rPr>
        <w:t>t takes time for the network to send feedback response with limited capacity</w:t>
      </w:r>
      <w:r w:rsidR="00AA2F14">
        <w:rPr>
          <w:lang w:val="en-US"/>
        </w:rPr>
        <w:t xml:space="preserve">, </w:t>
      </w:r>
      <w:r w:rsidR="003770A5">
        <w:rPr>
          <w:lang w:val="en-US"/>
        </w:rPr>
        <w:t>if in the meanwhile</w:t>
      </w:r>
      <w:r w:rsidR="00985AC7">
        <w:rPr>
          <w:lang w:val="en-US"/>
        </w:rPr>
        <w:t xml:space="preserve"> </w:t>
      </w:r>
      <w:r w:rsidR="00AA2F14">
        <w:rPr>
          <w:lang w:val="en-US"/>
        </w:rPr>
        <w:t>the UE continues the 2 step procedure which</w:t>
      </w:r>
      <w:r w:rsidR="00DD583B">
        <w:rPr>
          <w:lang w:val="en-US"/>
        </w:rPr>
        <w:t xml:space="preserve"> </w:t>
      </w:r>
      <w:r w:rsidR="003770A5">
        <w:rPr>
          <w:lang w:val="en-US"/>
        </w:rPr>
        <w:t xml:space="preserve">would </w:t>
      </w:r>
      <w:r w:rsidR="00DD583B">
        <w:rPr>
          <w:lang w:val="en-US"/>
        </w:rPr>
        <w:t>increase UE power consumption, interference, resource overhead</w:t>
      </w:r>
      <w:r w:rsidR="003770A5">
        <w:rPr>
          <w:lang w:val="en-US"/>
        </w:rPr>
        <w:t xml:space="preserve">. Or the network </w:t>
      </w:r>
      <w:r w:rsidR="003F2AD3">
        <w:rPr>
          <w:lang w:val="en-US"/>
        </w:rPr>
        <w:t xml:space="preserve">would </w:t>
      </w:r>
      <w:r w:rsidR="003770A5">
        <w:rPr>
          <w:lang w:val="en-US"/>
        </w:rPr>
        <w:t xml:space="preserve">need to indicate long back off to ensure the 2 step RACH </w:t>
      </w:r>
      <w:r w:rsidR="00F97B89">
        <w:rPr>
          <w:lang w:val="en-US"/>
        </w:rPr>
        <w:t>works with</w:t>
      </w:r>
      <w:r w:rsidR="00233733">
        <w:rPr>
          <w:lang w:val="en-US"/>
        </w:rPr>
        <w:t xml:space="preserve"> a</w:t>
      </w:r>
      <w:r w:rsidR="00F97B89">
        <w:rPr>
          <w:lang w:val="en-US"/>
        </w:rPr>
        <w:t xml:space="preserve"> tolerable load which </w:t>
      </w:r>
      <w:r w:rsidR="00DD583B">
        <w:rPr>
          <w:lang w:val="en-US"/>
        </w:rPr>
        <w:t>increase</w:t>
      </w:r>
      <w:r w:rsidR="00AA2F14">
        <w:rPr>
          <w:lang w:val="en-US"/>
        </w:rPr>
        <w:t xml:space="preserve">s </w:t>
      </w:r>
      <w:r w:rsidR="00DD583B">
        <w:rPr>
          <w:lang w:val="en-US"/>
        </w:rPr>
        <w:t>latency</w:t>
      </w:r>
      <w:r w:rsidR="00F97B89">
        <w:rPr>
          <w:lang w:val="en-US"/>
        </w:rPr>
        <w:t xml:space="preserve"> </w:t>
      </w:r>
      <w:r w:rsidR="00233733">
        <w:rPr>
          <w:lang w:val="en-US"/>
        </w:rPr>
        <w:t xml:space="preserve">for the back off UEs </w:t>
      </w:r>
      <w:r w:rsidR="00F97B89">
        <w:rPr>
          <w:lang w:val="en-US"/>
        </w:rPr>
        <w:t>and defeat the purpose of 2 step RACH</w:t>
      </w:r>
      <w:r w:rsidR="00DD583B">
        <w:rPr>
          <w:lang w:val="en-US"/>
        </w:rPr>
        <w:t xml:space="preserve">. </w:t>
      </w:r>
    </w:p>
    <w:p w14:paraId="49003EE1" w14:textId="0727CAF2" w:rsidR="00001987" w:rsidRDefault="00001987" w:rsidP="00A209D6">
      <w:r w:rsidRPr="00001987">
        <w:rPr>
          <w:b/>
        </w:rPr>
        <w:lastRenderedPageBreak/>
        <w:t xml:space="preserve">Proposal </w:t>
      </w:r>
      <w:r w:rsidR="003E482D">
        <w:rPr>
          <w:b/>
        </w:rPr>
        <w:t>1</w:t>
      </w:r>
      <w:r>
        <w:t xml:space="preserve">: </w:t>
      </w:r>
      <w:r w:rsidR="0087447C">
        <w:t>apart from fallback indication in msgB</w:t>
      </w:r>
      <w:r w:rsidR="003E482D">
        <w:t xml:space="preserve"> and semi-static control</w:t>
      </w:r>
      <w:r w:rsidR="0087447C">
        <w:t xml:space="preserve">, </w:t>
      </w:r>
      <w:r w:rsidR="003E482D">
        <w:t xml:space="preserve">dynamically </w:t>
      </w:r>
      <w:r>
        <w:t xml:space="preserve">sending a group of UEs to 4 step RACH when 2 step RACH resource are </w:t>
      </w:r>
      <w:r w:rsidR="002F5D31">
        <w:t>overloaded</w:t>
      </w:r>
      <w:r>
        <w:t xml:space="preserve"> should be supported. </w:t>
      </w:r>
    </w:p>
    <w:p w14:paraId="1FFD1DD4" w14:textId="299E2A82" w:rsidR="00B11E6D" w:rsidRDefault="00B11E6D" w:rsidP="00A209D6">
      <w:r>
        <w:t>Comparing the option of overload factor as proposed in option 5 and the BI approach, both need some threshold configured in SIB to indicate the percentage of UEs to select 4 step RACH. With the BI approach, the percentage can be adjusted with different BI value indicated in RAR with a fixed threshold in SIB, which avoid</w:t>
      </w:r>
      <w:r w:rsidR="009022CA">
        <w:t>s</w:t>
      </w:r>
      <w:r>
        <w:t xml:space="preserve"> too often SIB update depending on the load.</w:t>
      </w:r>
    </w:p>
    <w:p w14:paraId="496F0DE9" w14:textId="69C30EE4" w:rsidR="003E482D" w:rsidRDefault="00B27622" w:rsidP="00A209D6">
      <w:pPr>
        <w:rPr>
          <w:lang w:eastAsia="zh-CN"/>
        </w:rPr>
      </w:pPr>
      <w:r w:rsidRPr="00B27622">
        <w:rPr>
          <w:b/>
        </w:rPr>
        <w:t>P</w:t>
      </w:r>
      <w:r w:rsidRPr="00B27622">
        <w:rPr>
          <w:b/>
          <w:lang w:eastAsia="zh-CN"/>
        </w:rPr>
        <w:t xml:space="preserve">roposal </w:t>
      </w:r>
      <w:r w:rsidR="00C42A74">
        <w:rPr>
          <w:b/>
          <w:lang w:eastAsia="zh-CN"/>
        </w:rPr>
        <w:t>2</w:t>
      </w:r>
      <w:r>
        <w:rPr>
          <w:lang w:eastAsia="zh-CN"/>
        </w:rPr>
        <w:t>: BI is used to send a group of UEs to 4 step RACH</w:t>
      </w:r>
      <w:r w:rsidR="003E482D">
        <w:rPr>
          <w:lang w:eastAsia="zh-CN"/>
        </w:rPr>
        <w:t>.</w:t>
      </w:r>
      <w:r w:rsidR="002C3B74">
        <w:rPr>
          <w:lang w:eastAsia="zh-CN"/>
        </w:rPr>
        <w:t xml:space="preserve"> </w:t>
      </w:r>
    </w:p>
    <w:p w14:paraId="7053F455" w14:textId="2716E927" w:rsidR="00B27622" w:rsidRPr="00B27622" w:rsidRDefault="003E482D" w:rsidP="00A209D6">
      <w:pPr>
        <w:rPr>
          <w:lang w:eastAsia="zh-CN"/>
        </w:rPr>
      </w:pPr>
      <w:r w:rsidRPr="0031568E">
        <w:rPr>
          <w:b/>
          <w:bCs/>
          <w:lang w:eastAsia="zh-CN"/>
        </w:rPr>
        <w:t xml:space="preserve">Proposal </w:t>
      </w:r>
      <w:r w:rsidR="00C42A74" w:rsidRPr="0031568E">
        <w:rPr>
          <w:b/>
          <w:bCs/>
          <w:lang w:eastAsia="zh-CN"/>
        </w:rPr>
        <w:t>3</w:t>
      </w:r>
      <w:r w:rsidRPr="0031568E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  <w:r w:rsidR="00B27622">
        <w:rPr>
          <w:lang w:eastAsia="zh-CN"/>
        </w:rPr>
        <w:t xml:space="preserve">the UEs </w:t>
      </w:r>
      <w:r w:rsidR="00C2712C">
        <w:rPr>
          <w:lang w:eastAsia="zh-CN"/>
        </w:rPr>
        <w:t xml:space="preserve">that </w:t>
      </w:r>
      <w:r w:rsidR="00B27622">
        <w:rPr>
          <w:lang w:eastAsia="zh-CN"/>
        </w:rPr>
        <w:t>derive a</w:t>
      </w:r>
      <w:r w:rsidR="00C23AE4">
        <w:rPr>
          <w:lang w:eastAsia="zh-CN"/>
        </w:rPr>
        <w:t xml:space="preserve"> back</w:t>
      </w:r>
      <w:r w:rsidR="00C42A74">
        <w:rPr>
          <w:lang w:eastAsia="zh-CN"/>
        </w:rPr>
        <w:t xml:space="preserve"> </w:t>
      </w:r>
      <w:r w:rsidR="00C23AE4">
        <w:rPr>
          <w:lang w:eastAsia="zh-CN"/>
        </w:rPr>
        <w:t>off</w:t>
      </w:r>
      <w:r w:rsidR="00B27622">
        <w:rPr>
          <w:lang w:eastAsia="zh-CN"/>
        </w:rPr>
        <w:t xml:space="preserve"> value longer than a threshold switch to 4 step RACH.</w:t>
      </w:r>
    </w:p>
    <w:p w14:paraId="766D6D29" w14:textId="6D9E05FF" w:rsidR="00A209D6" w:rsidRPr="006E13D1" w:rsidRDefault="00A209D6" w:rsidP="00A209D6">
      <w:pPr>
        <w:pStyle w:val="Heading1"/>
      </w:pPr>
      <w:r w:rsidRPr="006E13D1">
        <w:t>3</w:t>
      </w:r>
      <w:r w:rsidRPr="006E13D1">
        <w:tab/>
      </w:r>
      <w:r w:rsidR="00001987">
        <w:t>Conclusion</w:t>
      </w:r>
    </w:p>
    <w:p w14:paraId="71358DD1" w14:textId="04D71AF1" w:rsidR="00A209D6" w:rsidRDefault="00B27622" w:rsidP="00A209D6">
      <w:r>
        <w:t>Overload control for 2 step RACH is discussed with the following proposals proposed:</w:t>
      </w:r>
    </w:p>
    <w:p w14:paraId="18A254EA" w14:textId="7F5E6380" w:rsidR="00B27622" w:rsidRPr="006E13D1" w:rsidRDefault="00B27622" w:rsidP="00B27622">
      <w:r w:rsidRPr="00001987">
        <w:rPr>
          <w:b/>
        </w:rPr>
        <w:t xml:space="preserve">Proposal </w:t>
      </w:r>
      <w:r w:rsidR="00C42A74">
        <w:rPr>
          <w:b/>
        </w:rPr>
        <w:t>1</w:t>
      </w:r>
      <w:r>
        <w:t>: apart from fallback indication in msgB</w:t>
      </w:r>
      <w:r w:rsidR="00C42A74" w:rsidRPr="00C42A74">
        <w:t xml:space="preserve"> </w:t>
      </w:r>
      <w:r w:rsidR="00C42A74">
        <w:t>and semi-static control</w:t>
      </w:r>
      <w:r>
        <w:t xml:space="preserve">, </w:t>
      </w:r>
      <w:r w:rsidR="00C42A74">
        <w:t xml:space="preserve">dynamically </w:t>
      </w:r>
      <w:r>
        <w:t xml:space="preserve">sending a group of UEs to 4 step RACH when 2 step RACH resource are </w:t>
      </w:r>
      <w:r w:rsidR="002F5D31">
        <w:t xml:space="preserve">overloaded </w:t>
      </w:r>
      <w:r>
        <w:t xml:space="preserve">should be supported. </w:t>
      </w:r>
    </w:p>
    <w:p w14:paraId="6599DF26" w14:textId="4A21593D" w:rsidR="00C42A74" w:rsidRDefault="002F5D31" w:rsidP="002F5D31">
      <w:pPr>
        <w:rPr>
          <w:lang w:eastAsia="zh-CN"/>
        </w:rPr>
      </w:pPr>
      <w:r w:rsidRPr="00B27622">
        <w:rPr>
          <w:b/>
        </w:rPr>
        <w:t>P</w:t>
      </w:r>
      <w:r w:rsidRPr="00B27622">
        <w:rPr>
          <w:b/>
          <w:lang w:eastAsia="zh-CN"/>
        </w:rPr>
        <w:t xml:space="preserve">roposal </w:t>
      </w:r>
      <w:r w:rsidR="00C42A74">
        <w:rPr>
          <w:b/>
          <w:lang w:eastAsia="zh-CN"/>
        </w:rPr>
        <w:t>2</w:t>
      </w:r>
      <w:r>
        <w:rPr>
          <w:lang w:eastAsia="zh-CN"/>
        </w:rPr>
        <w:t>: BI is used to send a group of UEs to 4 step RACH</w:t>
      </w:r>
      <w:r w:rsidR="00C42A7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0833F200" w14:textId="22D6D786" w:rsidR="002F5D31" w:rsidRPr="00B27622" w:rsidRDefault="00C42A74" w:rsidP="002F5D31">
      <w:pPr>
        <w:rPr>
          <w:lang w:eastAsia="zh-CN"/>
        </w:rPr>
      </w:pPr>
      <w:r w:rsidRPr="0031568E">
        <w:rPr>
          <w:b/>
          <w:bCs/>
          <w:lang w:eastAsia="zh-CN"/>
        </w:rPr>
        <w:t>Proposal 3:</w:t>
      </w:r>
      <w:r>
        <w:rPr>
          <w:lang w:eastAsia="zh-CN"/>
        </w:rPr>
        <w:t xml:space="preserve"> </w:t>
      </w:r>
      <w:r w:rsidR="002F5D31">
        <w:rPr>
          <w:lang w:eastAsia="zh-CN"/>
        </w:rPr>
        <w:t xml:space="preserve">the UEs that derive a </w:t>
      </w:r>
      <w:r>
        <w:rPr>
          <w:lang w:eastAsia="zh-CN"/>
        </w:rPr>
        <w:t xml:space="preserve">back off </w:t>
      </w:r>
      <w:r w:rsidR="002F5D31">
        <w:rPr>
          <w:lang w:eastAsia="zh-CN"/>
        </w:rPr>
        <w:t>value longer than a threshold switch to 4 step RACH.</w:t>
      </w:r>
    </w:p>
    <w:p w14:paraId="692A3A54" w14:textId="77777777" w:rsidR="005718D1" w:rsidRPr="006E13D1" w:rsidRDefault="005718D1" w:rsidP="005718D1">
      <w:pPr>
        <w:pStyle w:val="Heading1"/>
      </w:pPr>
      <w:r>
        <w:t>Reference</w:t>
      </w:r>
    </w:p>
    <w:p w14:paraId="45F7BB7C" w14:textId="0FB688D4" w:rsidR="0023122F" w:rsidRDefault="009405F1" w:rsidP="00A209D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2" w:history="1">
        <w:r w:rsidR="005718D1" w:rsidRPr="005E3AF3">
          <w:rPr>
            <w:rStyle w:val="Hyperlink"/>
          </w:rPr>
          <w:t>R2-19</w:t>
        </w:r>
        <w:r w:rsidR="00AD11F6" w:rsidRPr="005E3AF3">
          <w:rPr>
            <w:rStyle w:val="Hyperlink"/>
          </w:rPr>
          <w:t>06308</w:t>
        </w:r>
      </w:hyperlink>
      <w:r w:rsidR="005718D1">
        <w:t xml:space="preserve">, </w:t>
      </w:r>
      <w:r w:rsidR="00B43EA6" w:rsidRPr="00B43EA6">
        <w:rPr>
          <w:i/>
        </w:rPr>
        <w:t>Procedures and mgsB content [105bis#30][NR/2-step RACH]</w:t>
      </w:r>
      <w:r w:rsidR="005718D1" w:rsidRPr="00D228DA">
        <w:t xml:space="preserve">, </w:t>
      </w:r>
      <w:r w:rsidR="00B43EA6">
        <w:t>ZTE</w:t>
      </w:r>
    </w:p>
    <w:p w14:paraId="35F222F4" w14:textId="1029A61C" w:rsidR="00080512" w:rsidRDefault="009405F1" w:rsidP="00A209D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3" w:history="1">
        <w:r w:rsidR="0023122F" w:rsidRPr="005F5BD2">
          <w:rPr>
            <w:rStyle w:val="Hyperlink"/>
          </w:rPr>
          <w:t>R2-1903717</w:t>
        </w:r>
      </w:hyperlink>
      <w:r w:rsidR="0023122F">
        <w:t xml:space="preserve">, </w:t>
      </w:r>
      <w:r w:rsidR="0023122F" w:rsidRPr="0023122F">
        <w:rPr>
          <w:i/>
        </w:rPr>
        <w:t>Network control of 2-step RACH</w:t>
      </w:r>
      <w:r w:rsidR="0023122F">
        <w:t xml:space="preserve">, </w:t>
      </w:r>
      <w:r w:rsidR="0023122F" w:rsidRPr="0023122F">
        <w:t>Nokia, Nokia Shanghai Bell</w:t>
      </w:r>
    </w:p>
    <w:p w14:paraId="0F378178" w14:textId="76BE4293" w:rsidR="00E738C3" w:rsidRPr="00A209D6" w:rsidRDefault="009405F1" w:rsidP="00E738C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4" w:history="1">
        <w:r w:rsidR="00E738C3" w:rsidRPr="005F5BD2">
          <w:rPr>
            <w:rStyle w:val="Hyperlink"/>
          </w:rPr>
          <w:t>R2-1903715</w:t>
        </w:r>
      </w:hyperlink>
      <w:r w:rsidR="00E738C3">
        <w:t xml:space="preserve">, </w:t>
      </w:r>
      <w:r w:rsidR="00E738C3" w:rsidRPr="00E738C3">
        <w:rPr>
          <w:i/>
        </w:rPr>
        <w:t>Fall back from 2-step RACH to 4-step RACH</w:t>
      </w:r>
      <w:r w:rsidR="00E738C3">
        <w:t xml:space="preserve">, </w:t>
      </w:r>
      <w:r w:rsidR="00E738C3" w:rsidRPr="00E738C3">
        <w:t>Nokia, Nokia Shanghai Bell</w:t>
      </w:r>
    </w:p>
    <w:sectPr w:rsidR="00E738C3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835F7" w14:textId="77777777" w:rsidR="00EA4644" w:rsidRDefault="00EA4644">
      <w:r>
        <w:separator/>
      </w:r>
    </w:p>
  </w:endnote>
  <w:endnote w:type="continuationSeparator" w:id="0">
    <w:p w14:paraId="267F8F67" w14:textId="77777777" w:rsidR="00EA4644" w:rsidRDefault="00EA4644">
      <w:r>
        <w:continuationSeparator/>
      </w:r>
    </w:p>
  </w:endnote>
  <w:endnote w:type="continuationNotice" w:id="1">
    <w:p w14:paraId="3AA3730D" w14:textId="77777777" w:rsidR="00EA4644" w:rsidRDefault="00EA46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9879D" w14:textId="77777777" w:rsidR="00EA4644" w:rsidRDefault="00EA4644">
      <w:r>
        <w:separator/>
      </w:r>
    </w:p>
  </w:footnote>
  <w:footnote w:type="continuationSeparator" w:id="0">
    <w:p w14:paraId="58F9F245" w14:textId="77777777" w:rsidR="00EA4644" w:rsidRDefault="00EA4644">
      <w:r>
        <w:continuationSeparator/>
      </w:r>
    </w:p>
  </w:footnote>
  <w:footnote w:type="continuationNotice" w:id="1">
    <w:p w14:paraId="54F88FB6" w14:textId="77777777" w:rsidR="00EA4644" w:rsidRDefault="00EA46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D5D3430"/>
    <w:multiLevelType w:val="multilevel"/>
    <w:tmpl w:val="4D5D3430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987"/>
    <w:rsid w:val="00020255"/>
    <w:rsid w:val="00033397"/>
    <w:rsid w:val="00040095"/>
    <w:rsid w:val="00073C9C"/>
    <w:rsid w:val="00080512"/>
    <w:rsid w:val="000828CD"/>
    <w:rsid w:val="00084566"/>
    <w:rsid w:val="00090468"/>
    <w:rsid w:val="00094568"/>
    <w:rsid w:val="000A6445"/>
    <w:rsid w:val="000B7BCF"/>
    <w:rsid w:val="000C522B"/>
    <w:rsid w:val="000D58AB"/>
    <w:rsid w:val="001016B6"/>
    <w:rsid w:val="0011031B"/>
    <w:rsid w:val="00111567"/>
    <w:rsid w:val="00112F1A"/>
    <w:rsid w:val="00133BCA"/>
    <w:rsid w:val="00145075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3122F"/>
    <w:rsid w:val="00231728"/>
    <w:rsid w:val="00233733"/>
    <w:rsid w:val="002610D8"/>
    <w:rsid w:val="002747EC"/>
    <w:rsid w:val="002855BF"/>
    <w:rsid w:val="002B75CD"/>
    <w:rsid w:val="002C3B74"/>
    <w:rsid w:val="002F0D22"/>
    <w:rsid w:val="002F5D31"/>
    <w:rsid w:val="00313E79"/>
    <w:rsid w:val="0031568E"/>
    <w:rsid w:val="003172DC"/>
    <w:rsid w:val="00325AE3"/>
    <w:rsid w:val="00326069"/>
    <w:rsid w:val="0035462D"/>
    <w:rsid w:val="00364B41"/>
    <w:rsid w:val="003770A5"/>
    <w:rsid w:val="00383096"/>
    <w:rsid w:val="003868D5"/>
    <w:rsid w:val="003A41EF"/>
    <w:rsid w:val="003B130A"/>
    <w:rsid w:val="003B40AD"/>
    <w:rsid w:val="003C16DA"/>
    <w:rsid w:val="003C4E37"/>
    <w:rsid w:val="003E16BE"/>
    <w:rsid w:val="003E482D"/>
    <w:rsid w:val="003F2AD3"/>
    <w:rsid w:val="003F2E42"/>
    <w:rsid w:val="003F4E28"/>
    <w:rsid w:val="003F507E"/>
    <w:rsid w:val="004006E8"/>
    <w:rsid w:val="00401855"/>
    <w:rsid w:val="00465587"/>
    <w:rsid w:val="00477455"/>
    <w:rsid w:val="004A1F7B"/>
    <w:rsid w:val="004C44D2"/>
    <w:rsid w:val="004C7E82"/>
    <w:rsid w:val="004D3578"/>
    <w:rsid w:val="004D380D"/>
    <w:rsid w:val="004E213A"/>
    <w:rsid w:val="004E4E96"/>
    <w:rsid w:val="004F7E42"/>
    <w:rsid w:val="00503171"/>
    <w:rsid w:val="00506C28"/>
    <w:rsid w:val="00534DA0"/>
    <w:rsid w:val="00543E6C"/>
    <w:rsid w:val="00565087"/>
    <w:rsid w:val="0056573F"/>
    <w:rsid w:val="005718D1"/>
    <w:rsid w:val="005E3AF3"/>
    <w:rsid w:val="005E7394"/>
    <w:rsid w:val="005F5BD2"/>
    <w:rsid w:val="00611566"/>
    <w:rsid w:val="00646D99"/>
    <w:rsid w:val="00656910"/>
    <w:rsid w:val="006B6EE1"/>
    <w:rsid w:val="006C66D8"/>
    <w:rsid w:val="006D1E24"/>
    <w:rsid w:val="006E1417"/>
    <w:rsid w:val="006F6A2C"/>
    <w:rsid w:val="00710201"/>
    <w:rsid w:val="0072073A"/>
    <w:rsid w:val="007342B5"/>
    <w:rsid w:val="00734A5B"/>
    <w:rsid w:val="0074014B"/>
    <w:rsid w:val="00744E76"/>
    <w:rsid w:val="00757D40"/>
    <w:rsid w:val="00781F0F"/>
    <w:rsid w:val="0078727C"/>
    <w:rsid w:val="0079049D"/>
    <w:rsid w:val="00793DC5"/>
    <w:rsid w:val="007A49F4"/>
    <w:rsid w:val="007B18D8"/>
    <w:rsid w:val="007B35A3"/>
    <w:rsid w:val="007C095F"/>
    <w:rsid w:val="007C2DD0"/>
    <w:rsid w:val="008028A4"/>
    <w:rsid w:val="00813245"/>
    <w:rsid w:val="00817568"/>
    <w:rsid w:val="0087447C"/>
    <w:rsid w:val="008768CA"/>
    <w:rsid w:val="00877EF9"/>
    <w:rsid w:val="00880559"/>
    <w:rsid w:val="008B5306"/>
    <w:rsid w:val="008B77D8"/>
    <w:rsid w:val="008D1072"/>
    <w:rsid w:val="008D2E4D"/>
    <w:rsid w:val="008F396F"/>
    <w:rsid w:val="009022CA"/>
    <w:rsid w:val="0090271F"/>
    <w:rsid w:val="00902DB9"/>
    <w:rsid w:val="0090466A"/>
    <w:rsid w:val="00915B02"/>
    <w:rsid w:val="009172D7"/>
    <w:rsid w:val="00936071"/>
    <w:rsid w:val="00940212"/>
    <w:rsid w:val="009405F1"/>
    <w:rsid w:val="00942EC2"/>
    <w:rsid w:val="00961B32"/>
    <w:rsid w:val="00962509"/>
    <w:rsid w:val="00970DB3"/>
    <w:rsid w:val="00974BB0"/>
    <w:rsid w:val="00985AC7"/>
    <w:rsid w:val="009A0AF3"/>
    <w:rsid w:val="009B07CD"/>
    <w:rsid w:val="009C19E9"/>
    <w:rsid w:val="009D17FA"/>
    <w:rsid w:val="009D74A6"/>
    <w:rsid w:val="00A10F02"/>
    <w:rsid w:val="00A204CA"/>
    <w:rsid w:val="00A209D6"/>
    <w:rsid w:val="00A53724"/>
    <w:rsid w:val="00A54B2B"/>
    <w:rsid w:val="00A82346"/>
    <w:rsid w:val="00A931DC"/>
    <w:rsid w:val="00A9671C"/>
    <w:rsid w:val="00AA1553"/>
    <w:rsid w:val="00AA2F14"/>
    <w:rsid w:val="00AD11F6"/>
    <w:rsid w:val="00AD4854"/>
    <w:rsid w:val="00AD76DF"/>
    <w:rsid w:val="00AE3543"/>
    <w:rsid w:val="00AF1D90"/>
    <w:rsid w:val="00B02DF8"/>
    <w:rsid w:val="00B034B5"/>
    <w:rsid w:val="00B05380"/>
    <w:rsid w:val="00B05962"/>
    <w:rsid w:val="00B06CD9"/>
    <w:rsid w:val="00B11E6D"/>
    <w:rsid w:val="00B15449"/>
    <w:rsid w:val="00B16C2F"/>
    <w:rsid w:val="00B172F9"/>
    <w:rsid w:val="00B27303"/>
    <w:rsid w:val="00B27622"/>
    <w:rsid w:val="00B43EA6"/>
    <w:rsid w:val="00B47FD1"/>
    <w:rsid w:val="00B516BB"/>
    <w:rsid w:val="00B55CD2"/>
    <w:rsid w:val="00B84DB2"/>
    <w:rsid w:val="00BA66B5"/>
    <w:rsid w:val="00BB1715"/>
    <w:rsid w:val="00BB78ED"/>
    <w:rsid w:val="00BC3555"/>
    <w:rsid w:val="00C12B51"/>
    <w:rsid w:val="00C23AE4"/>
    <w:rsid w:val="00C24650"/>
    <w:rsid w:val="00C25465"/>
    <w:rsid w:val="00C2712C"/>
    <w:rsid w:val="00C33079"/>
    <w:rsid w:val="00C41629"/>
    <w:rsid w:val="00C42A74"/>
    <w:rsid w:val="00C83A13"/>
    <w:rsid w:val="00C9068C"/>
    <w:rsid w:val="00C92967"/>
    <w:rsid w:val="00CA3D0C"/>
    <w:rsid w:val="00CA654B"/>
    <w:rsid w:val="00CB72B8"/>
    <w:rsid w:val="00CD4C7B"/>
    <w:rsid w:val="00D24C0A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D2E90"/>
    <w:rsid w:val="00DD583B"/>
    <w:rsid w:val="00E46C08"/>
    <w:rsid w:val="00E471CF"/>
    <w:rsid w:val="00E62835"/>
    <w:rsid w:val="00E73612"/>
    <w:rsid w:val="00E738C3"/>
    <w:rsid w:val="00E77645"/>
    <w:rsid w:val="00E83697"/>
    <w:rsid w:val="00E871B8"/>
    <w:rsid w:val="00EA4644"/>
    <w:rsid w:val="00EA66C9"/>
    <w:rsid w:val="00EC4A25"/>
    <w:rsid w:val="00F025A2"/>
    <w:rsid w:val="00F07388"/>
    <w:rsid w:val="00F2026E"/>
    <w:rsid w:val="00F2210A"/>
    <w:rsid w:val="00F37743"/>
    <w:rsid w:val="00F41278"/>
    <w:rsid w:val="00F450AC"/>
    <w:rsid w:val="00F54A3D"/>
    <w:rsid w:val="00F54CB0"/>
    <w:rsid w:val="00F653B8"/>
    <w:rsid w:val="00F71B89"/>
    <w:rsid w:val="00F7353C"/>
    <w:rsid w:val="00F76F8F"/>
    <w:rsid w:val="00F84D44"/>
    <w:rsid w:val="00F941DF"/>
    <w:rsid w:val="00F97B89"/>
    <w:rsid w:val="00FA1266"/>
    <w:rsid w:val="00FB36FA"/>
    <w:rsid w:val="00FC1192"/>
    <w:rsid w:val="00FE1411"/>
    <w:rsid w:val="00FE251B"/>
    <w:rsid w:val="00FE27C7"/>
    <w:rsid w:val="00FF5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C36DEC8F-897B-C946-BF06-BA7C4C446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列出段落1,中等深浅网格 1 - 着色 21,목록 단락,列表段落,リスト段落,¥¡¡¡¡ì¬º¥¹¥È¶ÎÂä,ÁÐ³ö¶ÎÂä,列表段落1,—ño’i—Ž,¥ê¥¹¥È¶ÎÂä"/>
    <w:basedOn w:val="Normal"/>
    <w:link w:val="ListParagraphChar"/>
    <w:uiPriority w:val="34"/>
    <w:unhideWhenUsed/>
    <w:qFormat/>
    <w:rsid w:val="00E738C3"/>
    <w:pPr>
      <w:widowControl w:val="0"/>
      <w:spacing w:after="160" w:line="259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"/>
    <w:link w:val="ListParagraph"/>
    <w:uiPriority w:val="34"/>
    <w:qFormat/>
    <w:locked/>
    <w:rsid w:val="00E738C3"/>
    <w:rPr>
      <w:rFonts w:eastAsiaTheme="minorEastAsia"/>
      <w:kern w:val="2"/>
      <w:sz w:val="21"/>
      <w:szCs w:val="24"/>
      <w:lang w:val="en-US" w:eastAsia="zh-CN"/>
    </w:rPr>
  </w:style>
  <w:style w:type="character" w:styleId="UnresolvedMention">
    <w:name w:val="Unresolved Mention"/>
    <w:basedOn w:val="DefaultParagraphFont"/>
    <w:rsid w:val="005F5BD2"/>
    <w:rPr>
      <w:color w:val="605E5C"/>
      <w:shd w:val="clear" w:color="auto" w:fill="E1DFDD"/>
    </w:rPr>
  </w:style>
  <w:style w:type="table" w:styleId="TableGrid">
    <w:name w:val="Table Grid"/>
    <w:basedOn w:val="TableNormal"/>
    <w:rsid w:val="001016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8456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84566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6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WG2_RL2/TSGR2_105bis/Docs/R2-1903717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06/Docs/R2-1906308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3gpp.org/ftp/tsg_ran/WG2_RL2/TSGR2_105bis/Docs/R2-190371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5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5AIRPNAIUNRU-859666464-5428</_dlc_DocId>
    <_dlc_DocIdUrl xmlns="71c5aaf6-e6ce-465b-b873-5148d2a4c105">
      <Url>https://nokia.sharepoint.com/sites/c5g/e2earch/_layouts/15/DocIdRedir.aspx?ID=5AIRPNAIUNRU-859666464-5428</Url>
      <Description>5AIRPNAIUNRU-859666464-5428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6edeb28be6eed21f245e3b635dd71ca0">
  <xsd:schema xmlns:xsd="http://www.w3.org/2001/XMLSchema" xmlns:xs="http://www.w3.org/2001/XMLSchema" xmlns:p="http://schemas.microsoft.com/office/2006/metadata/properties" xmlns:ns3="71c5aaf6-e6ce-465b-b873-5148d2a4c105" xmlns:ns4="7bc0358c-ab62-4515-ae47-8bab9c1fea1d" xmlns:ns5="141655bf-ca30-49f5-a35c-d55ac5e2a09e" targetNamespace="http://schemas.microsoft.com/office/2006/metadata/properties" ma:root="true" ma:fieldsID="113df49d0f428294558fa3c99d4e716e" ns3:_="" ns4:_="" ns5:_="">
    <xsd:import namespace="71c5aaf6-e6ce-465b-b873-5148d2a4c105"/>
    <xsd:import namespace="7bc0358c-ab62-4515-ae47-8bab9c1fea1d"/>
    <xsd:import namespace="141655bf-ca30-49f5-a35c-d55ac5e2a09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www.w3.org/XML/1998/namespace"/>
    <ds:schemaRef ds:uri="http://purl.org/dc/elements/1.1/"/>
    <ds:schemaRef ds:uri="71c5aaf6-e6ce-465b-b873-5148d2a4c105"/>
    <ds:schemaRef ds:uri="7bc0358c-ab62-4515-ae47-8bab9c1fea1d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141655bf-ca30-49f5-a35c-d55ac5e2a09e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86D5575-8C7C-4B6D-B3A9-8D61DB73B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141655bf-ca30-49f5-a35c-d55ac5e2a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265331-30E8-45B6-BC99-2F5CB18111A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3GPP%20TDoc.dot</Template>
  <TotalTime>1</TotalTime>
  <Pages>2</Pages>
  <Words>741</Words>
  <Characters>3780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4512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Wu, Chunli (NSB - CN/Beijing)</dc:creator>
  <cp:keywords/>
  <cp:lastModifiedBy>Chunli</cp:lastModifiedBy>
  <cp:revision>3</cp:revision>
  <dcterms:created xsi:type="dcterms:W3CDTF">2019-08-16T03:27:00Z</dcterms:created>
  <dcterms:modified xsi:type="dcterms:W3CDTF">2019-08-16T03:28:00Z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0x010100BB1698D62D3F4345A12A6B71F8F8D7FE</vt:lpwstr>
  </property>
  <property fmtid="{D5CDD505-2E9C-101B-9397-08002B2CF9AE}" pid="3" name="_dlc_DocIdItemGuid">
    <vt:lpwstr>beea0f61-cc9d-477c-9bb3-a832e4209f14</vt:lpwstr>
  </property>
</Properties>
</file>